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8D256F" w:rsidRDefault="00A475D5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8D256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8D256F" w:rsidRPr="008D256F">
              <w:rPr>
                <w:b/>
                <w:bCs/>
                <w:color w:val="000000"/>
              </w:rPr>
              <w:t xml:space="preserve"> </w:t>
            </w:r>
            <w:r w:rsidR="00EA6A1D" w:rsidRPr="00EA6A1D">
              <w:rPr>
                <w:bCs/>
                <w:color w:val="000000"/>
              </w:rPr>
              <w:t>Arduino YUN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6A1D" w:rsidRPr="004E67E9" w:rsidTr="002E54BB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EA6A1D" w:rsidRPr="008D329F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WiFi</w:t>
            </w:r>
            <w:proofErr w:type="spellEnd"/>
            <w:r>
              <w:rPr>
                <w:color w:val="000000"/>
                <w:szCs w:val="22"/>
              </w:rPr>
              <w:t xml:space="preserve"> connection on board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6A1D" w:rsidRPr="004E67E9" w:rsidTr="002E54BB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EA6A1D" w:rsidRPr="008D329F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Ethernet connection on board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6A1D" w:rsidRPr="004E67E9" w:rsidTr="002E54BB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EA6A1D" w:rsidRPr="008D329F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 xml:space="preserve">micro </w:t>
            </w:r>
            <w:proofErr w:type="spellStart"/>
            <w:r>
              <w:rPr>
                <w:color w:val="000000"/>
                <w:szCs w:val="22"/>
              </w:rPr>
              <w:t>sd</w:t>
            </w:r>
            <w:proofErr w:type="spellEnd"/>
            <w:r>
              <w:rPr>
                <w:color w:val="000000"/>
                <w:szCs w:val="22"/>
              </w:rPr>
              <w:t xml:space="preserve"> card reader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A6A1D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A6A1D" w:rsidRPr="004E67E9" w:rsidRDefault="00EA6A1D" w:rsidP="00EA6A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  <w:bookmarkStart w:id="0" w:name="_GoBack"/>
      <w:bookmarkEnd w:id="0"/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8D256F"/>
    <w:rsid w:val="00A475D5"/>
    <w:rsid w:val="00E337FD"/>
    <w:rsid w:val="00EA1C8C"/>
    <w:rsid w:val="00EA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B4EEA69B</Template>
  <TotalTime>1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2025-12-10T08:58:00Z</dcterms:created>
  <dcterms:modified xsi:type="dcterms:W3CDTF">2025-12-10T08:58:00Z</dcterms:modified>
</cp:coreProperties>
</file>